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9_26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Krainer Hof Sanitärarbeiten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Umbaumaßnahme Krainer Hof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